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Durham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Durham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Durham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Durham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Durham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Durham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62.5% </w:t>
      </w:r>
      <w:r w:rsidRPr="004747BF">
        <w:rPr>
          <w:rFonts w:ascii="Libre Franklin Light" w:eastAsia="Times New Roman" w:hAnsi="Libre Franklin Light" w:cs="Calibri Light"/>
        </w:rPr>
        <w:t xml:space="preserve">of those respondents classified as PGSI 8+ in North Durham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Durham is estimated to be </w:t>
      </w:r>
      <w:r w:rsidRPr="00773DF7">
        <w:rPr>
          <w:rFonts w:ascii="Libre Franklin Light" w:eastAsia="Times New Roman" w:hAnsi="Libre Franklin Light" w:cs="Calibri Light"/>
          <w:b/>
          <w:bCs/>
          <w:color w:val="C45911" w:themeColor="accent2" w:themeShade="BF"/>
        </w:rPr>
        <w:t xml:space="preserve">£1,868,909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Durham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Durham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Durham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Durham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Dur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Durham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Dur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Durham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Durham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Dur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Durham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Durham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Durham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Durham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Durham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Durham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£1,868,909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Durham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£30,441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£629,547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£45,098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£12,684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£23,254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£1,127,885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£1,868,909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Durham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Durham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Durham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Durham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Durham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Durham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Durham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Durham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Durham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Durham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Durham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Durham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A9E0CAE-DC0C-4BC3-A973-C89C408CEEC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